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1A2A9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2AB9EE6F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Holme.</w:t>
      </w:r>
    </w:p>
    <w:p w14:paraId="39FCE547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</w:p>
    <w:p w14:paraId="35F49D2D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</w:p>
    <w:p w14:paraId="043E8CA9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Oct.1399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Bedfordshire and Buckinghamshire.</w:t>
      </w:r>
    </w:p>
    <w:p w14:paraId="6EA6E38B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p.19)</w:t>
      </w:r>
    </w:p>
    <w:p w14:paraId="13743586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</w:p>
    <w:p w14:paraId="6C360A0D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</w:p>
    <w:p w14:paraId="702C93A6" w14:textId="77777777" w:rsidR="005F136E" w:rsidRDefault="005F136E" w:rsidP="005F1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7254E1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C2808" w14:textId="77777777" w:rsidR="005F136E" w:rsidRDefault="005F136E" w:rsidP="009139A6">
      <w:r>
        <w:separator/>
      </w:r>
    </w:p>
  </w:endnote>
  <w:endnote w:type="continuationSeparator" w:id="0">
    <w:p w14:paraId="3E87032C" w14:textId="77777777" w:rsidR="005F136E" w:rsidRDefault="005F13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54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EE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3C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F4753" w14:textId="77777777" w:rsidR="005F136E" w:rsidRDefault="005F136E" w:rsidP="009139A6">
      <w:r>
        <w:separator/>
      </w:r>
    </w:p>
  </w:footnote>
  <w:footnote w:type="continuationSeparator" w:id="0">
    <w:p w14:paraId="58F61987" w14:textId="77777777" w:rsidR="005F136E" w:rsidRDefault="005F13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20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12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774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36E"/>
    <w:rsid w:val="000666E0"/>
    <w:rsid w:val="002510B7"/>
    <w:rsid w:val="005C130B"/>
    <w:rsid w:val="005F136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8A48C"/>
  <w15:chartTrackingRefBased/>
  <w15:docId w15:val="{F3E7476B-D805-4B07-A448-9A272BBB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36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2021-06-02T19:31:00Z</dcterms:created>
  <dcterms:modified xsi:type="dcterms:W3CDTF">2021-06-02T19:32:00Z</dcterms:modified>
</cp:coreProperties>
</file>